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26-029-OV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LSA 332 Kupferdreher Straße/ Hinsbecker Löh</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